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249"/>
        <w:gridCol w:w="2371"/>
      </w:tblGrid>
      <w:tr w:rsidR="002B6CE2" w:rsidRPr="00522524" w:rsidTr="008A4F60">
        <w:trPr>
          <w:trHeight w:val="629"/>
          <w:tblHeader/>
        </w:trPr>
        <w:tc>
          <w:tcPr>
            <w:tcW w:w="12303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102079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317D4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37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183083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183083">
              <w:rPr>
                <w:b/>
                <w:sz w:val="32"/>
                <w:szCs w:val="32"/>
              </w:rPr>
              <w:t>7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8A4F60" w:rsidRPr="00A474A7" w:rsidTr="008A4F60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A474A7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183083" w:rsidRPr="00522524" w:rsidTr="008A4F60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Pr="00522524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183083" w:rsidRPr="005F34AB" w:rsidRDefault="00183083" w:rsidP="005F34AB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5F34AB">
              <w:rPr>
                <w:b/>
                <w:sz w:val="24"/>
                <w:szCs w:val="24"/>
              </w:rPr>
              <w:t xml:space="preserve">, </w:t>
            </w:r>
            <w:r w:rsidRPr="005F34AB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183083" w:rsidRDefault="00183083" w:rsidP="00183083">
            <w:pPr>
              <w:pStyle w:val="Bezmezer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rozvoj zdravotně orientované zdatnosti </w:t>
            </w:r>
          </w:p>
          <w:p w:rsidR="00183083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Pr="009317D4" w:rsidRDefault="00183083" w:rsidP="00C73FD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  <w:r>
              <w:rPr>
                <w:sz w:val="24"/>
                <w:szCs w:val="24"/>
              </w:rPr>
              <w:t xml:space="preserve"> </w:t>
            </w:r>
          </w:p>
          <w:p w:rsidR="00183083" w:rsidRPr="009317D4" w:rsidRDefault="00183083" w:rsidP="00183083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183083" w:rsidRPr="00522524" w:rsidRDefault="00183083" w:rsidP="00183083">
            <w:pPr>
              <w:pStyle w:val="Bezmezer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</w:tc>
      </w:tr>
      <w:tr w:rsidR="00183083" w:rsidRPr="00522524" w:rsidTr="008A4F60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 xml:space="preserve">ČINNOSTI OVLIVŇUJÍCÍ ÚROVEŇ POHYBOVÝCH DOVEDNOSTÍ 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C73FD2" w:rsidRDefault="00C73FD2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Pr="005A7E5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183083" w:rsidRPr="0018308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C73FD2" w:rsidRDefault="00C73FD2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183083" w:rsidRPr="0018308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pohybové hry 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183083" w:rsidRPr="005A7E53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183083" w:rsidRPr="007F4BEB" w:rsidRDefault="00183083" w:rsidP="00183083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183083" w:rsidRPr="007F4BEB" w:rsidRDefault="00183083" w:rsidP="00183083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183083" w:rsidRPr="00C73FD2" w:rsidRDefault="00183083" w:rsidP="00C73FD2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 xml:space="preserve">cvičení </w:t>
            </w:r>
            <w:r>
              <w:rPr>
                <w:sz w:val="24"/>
                <w:szCs w:val="24"/>
              </w:rPr>
              <w:t>na nářadí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C73FD2" w:rsidRPr="00C73FD2" w:rsidRDefault="00183083" w:rsidP="00C73FD2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základy </w:t>
            </w:r>
            <w:r>
              <w:rPr>
                <w:sz w:val="24"/>
                <w:szCs w:val="24"/>
              </w:rPr>
              <w:t>aikido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atletika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2B4546">
              <w:rPr>
                <w:sz w:val="24"/>
                <w:szCs w:val="24"/>
              </w:rPr>
              <w:t>hod</w:t>
            </w:r>
            <w:r w:rsidR="00C73FD2">
              <w:rPr>
                <w:sz w:val="24"/>
                <w:szCs w:val="24"/>
              </w:rPr>
              <w:t>míčkem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florbal, </w:t>
            </w:r>
            <w:r w:rsidR="00C73FD2">
              <w:rPr>
                <w:sz w:val="24"/>
                <w:szCs w:val="24"/>
              </w:rPr>
              <w:t>volejbal</w:t>
            </w:r>
            <w:r>
              <w:rPr>
                <w:sz w:val="24"/>
                <w:szCs w:val="24"/>
              </w:rPr>
              <w:t>, basketbal, házená, fotbal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183083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183083" w:rsidRDefault="00183083" w:rsidP="00183083">
            <w:pPr>
              <w:pStyle w:val="Bezmezer"/>
              <w:ind w:left="741"/>
              <w:rPr>
                <w:sz w:val="24"/>
                <w:szCs w:val="24"/>
              </w:rPr>
            </w:pPr>
          </w:p>
          <w:p w:rsidR="00C73FD2" w:rsidRDefault="00C73FD2" w:rsidP="00183083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bruslení </w:t>
            </w:r>
            <w:r>
              <w:rPr>
                <w:sz w:val="24"/>
                <w:szCs w:val="24"/>
              </w:rPr>
              <w:t>(podle podmínek školy)</w:t>
            </w:r>
          </w:p>
          <w:p w:rsidR="00C73FD2" w:rsidRPr="00C73FD2" w:rsidRDefault="00C73FD2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lyžování, snowboarding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běžecké lyžování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lyžařská turistika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sjezdové lyžování nebo jízda na snowboardu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bezpečnost pohybu v zimní krajině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jízda na vleku </w:t>
            </w:r>
          </w:p>
          <w:p w:rsidR="00183083" w:rsidRPr="005A7E5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183083" w:rsidRPr="00522524" w:rsidTr="008A4F6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Pr="00522524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užívá osvojované názvosloví na úrovni cvičence, rozhodčího, diváka, čtenáře novin a časopisů, uživatele internetu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183083" w:rsidRPr="009B5FAF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183083" w:rsidRDefault="00183083" w:rsidP="00183083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vzájemná komunikace a spolupráce při osvojovaných pohybových činnostech </w:t>
            </w:r>
          </w:p>
          <w:p w:rsidR="00C73FD2" w:rsidRPr="00C73FD2" w:rsidRDefault="00C73FD2" w:rsidP="00C73FD2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C73FD2" w:rsidP="00C73FD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měření a posuzování pohybových dovedností</w:t>
            </w:r>
          </w:p>
          <w:p w:rsidR="00C73FD2" w:rsidRPr="009B5FAF" w:rsidRDefault="00C73FD2" w:rsidP="00C73FD2">
            <w:pPr>
              <w:pStyle w:val="Bezmezer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měření</w:t>
            </w:r>
          </w:p>
        </w:tc>
      </w:tr>
    </w:tbl>
    <w:p w:rsidR="009D1EFF" w:rsidRDefault="002B6CE2" w:rsidP="00102079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70" w:rsidRDefault="007A7D70" w:rsidP="009D1EFF">
      <w:pPr>
        <w:spacing w:after="0" w:line="240" w:lineRule="auto"/>
      </w:pPr>
      <w:r>
        <w:separator/>
      </w:r>
    </w:p>
  </w:endnote>
  <w:endnote w:type="continuationSeparator" w:id="0">
    <w:p w:rsidR="007A7D70" w:rsidRDefault="007A7D7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70" w:rsidRDefault="007A7D70" w:rsidP="009D1EFF">
      <w:pPr>
        <w:spacing w:after="0" w:line="240" w:lineRule="auto"/>
      </w:pPr>
      <w:r>
        <w:separator/>
      </w:r>
    </w:p>
  </w:footnote>
  <w:footnote w:type="continuationSeparator" w:id="0">
    <w:p w:rsidR="007A7D70" w:rsidRDefault="007A7D7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D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965AD0" w:rsidP="00B24D5B">
    <w:pPr>
      <w:pStyle w:val="Zhlav"/>
      <w:tabs>
        <w:tab w:val="clear" w:pos="4536"/>
        <w:tab w:val="clear" w:pos="9072"/>
        <w:tab w:val="right" w:pos="15168"/>
      </w:tabs>
    </w:pPr>
    <w:r>
      <w:t>5.52.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F15845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35D7C"/>
    <w:multiLevelType w:val="hybridMultilevel"/>
    <w:tmpl w:val="D528E9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66EB4"/>
    <w:multiLevelType w:val="hybridMultilevel"/>
    <w:tmpl w:val="A0E6FE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7"/>
  </w:num>
  <w:num w:numId="7">
    <w:abstractNumId w:val="15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38"/>
  </w:num>
  <w:num w:numId="13">
    <w:abstractNumId w:val="17"/>
  </w:num>
  <w:num w:numId="14">
    <w:abstractNumId w:val="12"/>
  </w:num>
  <w:num w:numId="15">
    <w:abstractNumId w:val="18"/>
  </w:num>
  <w:num w:numId="16">
    <w:abstractNumId w:val="1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4"/>
  </w:num>
  <w:num w:numId="22">
    <w:abstractNumId w:val="13"/>
  </w:num>
  <w:num w:numId="23">
    <w:abstractNumId w:val="22"/>
  </w:num>
  <w:num w:numId="24">
    <w:abstractNumId w:val="3"/>
  </w:num>
  <w:num w:numId="25">
    <w:abstractNumId w:val="31"/>
  </w:num>
  <w:num w:numId="26">
    <w:abstractNumId w:val="32"/>
  </w:num>
  <w:num w:numId="27">
    <w:abstractNumId w:val="8"/>
  </w:num>
  <w:num w:numId="28">
    <w:abstractNumId w:val="27"/>
  </w:num>
  <w:num w:numId="29">
    <w:abstractNumId w:val="10"/>
  </w:num>
  <w:num w:numId="30">
    <w:abstractNumId w:val="14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6"/>
  </w:num>
  <w:num w:numId="36">
    <w:abstractNumId w:val="11"/>
  </w:num>
  <w:num w:numId="37">
    <w:abstractNumId w:val="37"/>
  </w:num>
  <w:num w:numId="38">
    <w:abstractNumId w:val="29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C4336"/>
    <w:rsid w:val="00102079"/>
    <w:rsid w:val="00183083"/>
    <w:rsid w:val="001A3B79"/>
    <w:rsid w:val="00217499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D6AB4"/>
    <w:rsid w:val="004E611D"/>
    <w:rsid w:val="00522524"/>
    <w:rsid w:val="005847F9"/>
    <w:rsid w:val="005A7E53"/>
    <w:rsid w:val="005F34AB"/>
    <w:rsid w:val="00622B62"/>
    <w:rsid w:val="0066381A"/>
    <w:rsid w:val="006838AA"/>
    <w:rsid w:val="00735673"/>
    <w:rsid w:val="007420DF"/>
    <w:rsid w:val="0074481D"/>
    <w:rsid w:val="007A7D70"/>
    <w:rsid w:val="007D64F6"/>
    <w:rsid w:val="00855347"/>
    <w:rsid w:val="00894D38"/>
    <w:rsid w:val="008A4F60"/>
    <w:rsid w:val="008B6240"/>
    <w:rsid w:val="008D1DE2"/>
    <w:rsid w:val="009317D4"/>
    <w:rsid w:val="00946B88"/>
    <w:rsid w:val="00965AD0"/>
    <w:rsid w:val="00970A18"/>
    <w:rsid w:val="009B5FAF"/>
    <w:rsid w:val="009D1EFF"/>
    <w:rsid w:val="00A466BB"/>
    <w:rsid w:val="00A474A7"/>
    <w:rsid w:val="00A52FEA"/>
    <w:rsid w:val="00A93A66"/>
    <w:rsid w:val="00AA7755"/>
    <w:rsid w:val="00AD001C"/>
    <w:rsid w:val="00B07F48"/>
    <w:rsid w:val="00B24D5B"/>
    <w:rsid w:val="00B34755"/>
    <w:rsid w:val="00B518E9"/>
    <w:rsid w:val="00B64272"/>
    <w:rsid w:val="00B67141"/>
    <w:rsid w:val="00BD078C"/>
    <w:rsid w:val="00BF3BF8"/>
    <w:rsid w:val="00BF4757"/>
    <w:rsid w:val="00C27E26"/>
    <w:rsid w:val="00C73FD2"/>
    <w:rsid w:val="00CC5EB6"/>
    <w:rsid w:val="00CF29E0"/>
    <w:rsid w:val="00D34506"/>
    <w:rsid w:val="00D447A9"/>
    <w:rsid w:val="00DA3C81"/>
    <w:rsid w:val="00DC3ED5"/>
    <w:rsid w:val="00DC475A"/>
    <w:rsid w:val="00DC70DA"/>
    <w:rsid w:val="00E521DA"/>
    <w:rsid w:val="00E548AC"/>
    <w:rsid w:val="00E84728"/>
    <w:rsid w:val="00EE7C63"/>
    <w:rsid w:val="00F21953"/>
    <w:rsid w:val="00F2544E"/>
    <w:rsid w:val="00F60669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9F227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247E9-E1A8-4CB6-A5E9-0EBABC3A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16</TotalTime>
  <Pages>3</Pages>
  <Words>400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Tereza Stehlíková</cp:lastModifiedBy>
  <cp:revision>6</cp:revision>
  <cp:lastPrinted>2020-09-24T13:48:00Z</cp:lastPrinted>
  <dcterms:created xsi:type="dcterms:W3CDTF">2020-09-07T07:24:00Z</dcterms:created>
  <dcterms:modified xsi:type="dcterms:W3CDTF">2023-04-27T11:04:00Z</dcterms:modified>
</cp:coreProperties>
</file>